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D21" w:rsidRDefault="008A4D21"/>
    <w:p w:rsidR="008A4D21" w:rsidRPr="00BF3A47" w:rsidRDefault="008A4D21" w:rsidP="00BF3A47">
      <w:pPr>
        <w:jc w:val="center"/>
        <w:rPr>
          <w:b/>
        </w:rPr>
      </w:pPr>
      <w:r w:rsidRPr="00BF3A47">
        <w:rPr>
          <w:b/>
        </w:rPr>
        <w:t>201</w:t>
      </w:r>
      <w:r>
        <w:rPr>
          <w:b/>
        </w:rPr>
        <w:t>..</w:t>
      </w:r>
      <w:r w:rsidRPr="00BF3A47">
        <w:rPr>
          <w:b/>
        </w:rPr>
        <w:t xml:space="preserve"> – 201</w:t>
      </w:r>
      <w:r>
        <w:rPr>
          <w:b/>
        </w:rPr>
        <w:t>..</w:t>
      </w:r>
      <w:r w:rsidRPr="00BF3A47">
        <w:rPr>
          <w:b/>
        </w:rPr>
        <w:t xml:space="preserve"> EĞİTİM – ÖĞRETİM YILI </w:t>
      </w:r>
      <w:r>
        <w:rPr>
          <w:b/>
        </w:rPr>
        <w:t>……….</w:t>
      </w:r>
      <w:r w:rsidRPr="00BF3A47">
        <w:rPr>
          <w:b/>
        </w:rPr>
        <w:t xml:space="preserve"> ORTAOKULU I. D</w:t>
      </w:r>
      <w:r>
        <w:rPr>
          <w:b/>
        </w:rPr>
        <w:t>ÖNEM 5B</w:t>
      </w:r>
      <w:r w:rsidRPr="00BF3A47">
        <w:rPr>
          <w:b/>
        </w:rPr>
        <w:t xml:space="preserve"> SINIFI 1. SINAV SORULARI</w:t>
      </w:r>
    </w:p>
    <w:p w:rsidR="008A4D21" w:rsidRDefault="008A4D21" w:rsidP="00BF3A47">
      <w:pPr>
        <w:rPr>
          <w:b/>
        </w:rPr>
      </w:pPr>
      <w:r w:rsidRPr="00BF3A47">
        <w:rPr>
          <w:b/>
        </w:rPr>
        <w:t>ADIM SOYADIM  :      …………………………………………………………..                 SINIFIM – NUMARAM : ……………………………….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8"/>
        <w:gridCol w:w="5299"/>
      </w:tblGrid>
      <w:tr w:rsidR="008A4D21" w:rsidRPr="00C465A5" w:rsidTr="00C465A5">
        <w:trPr>
          <w:trHeight w:val="5281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1.  </w:t>
            </w:r>
          </w:p>
          <w:p w:rsidR="008A4D21" w:rsidRPr="00C465A5" w:rsidRDefault="008A4D21" w:rsidP="00C465A5">
            <w:pPr>
              <w:spacing w:after="0" w:line="240" w:lineRule="auto"/>
              <w:jc w:val="center"/>
              <w:rPr>
                <w:b/>
              </w:rPr>
            </w:pPr>
            <w:r w:rsidRPr="00C465A5">
              <w:rPr>
                <w:rFonts w:ascii="Verdana" w:hAnsi="Verdana"/>
                <w:b/>
                <w:noProof/>
                <w:sz w:val="18"/>
                <w:szCs w:val="18"/>
                <w:lang w:eastAsia="tr-TR"/>
              </w:rPr>
              <w:pict>
                <v:shape id="Resim 34" o:spid="_x0000_i1026" type="#_x0000_t75" style="width:129.75pt;height:115.5pt;visibility:visible">
                  <v:imagedata r:id="rId7" o:title=""/>
                </v:shape>
              </w:pict>
            </w: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b/>
              </w:rPr>
            </w:pPr>
            <w:r w:rsidRPr="00C465A5">
              <w:rPr>
                <w:b/>
              </w:rPr>
              <w:t xml:space="preserve">Yukarıda verilen ağız modelinde, numaralandırılmış </w:t>
            </w:r>
            <w:r w:rsidRPr="00C465A5">
              <w:rPr>
                <w:b/>
                <w:u w:val="single"/>
              </w:rPr>
              <w:t>diş çeşitlerinin isimlerini aşağıya yazınız.</w:t>
            </w:r>
            <w:r w:rsidRPr="00C465A5">
              <w:rPr>
                <w:b/>
              </w:rPr>
              <w:t xml:space="preserve"> ( 8 puan )</w:t>
            </w: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C465A5">
              <w:rPr>
                <w:b/>
                <w:u w:val="single"/>
              </w:rPr>
              <w:t>1 numaralı diş : ………………………………………………………….</w:t>
            </w: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</w:pPr>
            <w:r w:rsidRPr="00C465A5"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  <w:t>2 numaralı diş : ……………………………………………..</w:t>
            </w: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</w:pP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</w:pPr>
            <w:r w:rsidRPr="00C465A5"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  <w:t>3 numaralı diş : ………………………………………………</w:t>
            </w: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</w:pPr>
          </w:p>
          <w:p w:rsidR="008A4D21" w:rsidRPr="00C465A5" w:rsidRDefault="008A4D21" w:rsidP="00C465A5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C465A5">
              <w:rPr>
                <w:rFonts w:ascii="Verdana" w:hAnsi="Verdana"/>
                <w:b/>
                <w:noProof/>
                <w:sz w:val="18"/>
                <w:szCs w:val="18"/>
                <w:u w:val="single"/>
                <w:lang w:eastAsia="tr-TR"/>
              </w:rPr>
              <w:t>4 numaralı diş : ………………………………………………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  <w:vMerge w:val="restart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Resim 4" o:spid="_x0000_s1026" type="#_x0000_t75" style="position:absolute;margin-left:-3.05pt;margin-top:3.45pt;width:267pt;height:295.5pt;z-index:-251658240;visibility:visible;mso-position-horizontal-relative:text;mso-position-vertical-relative:text">
                  <v:imagedata r:id="rId8" o:title=""/>
                </v:shape>
              </w:pict>
            </w:r>
            <w:r w:rsidRPr="00C465A5">
              <w:rPr>
                <w:b/>
              </w:rPr>
              <w:t>4.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</w:p>
          <w:p w:rsidR="008A4D21" w:rsidRPr="00C465A5" w:rsidRDefault="008A4D21" w:rsidP="00C465A5">
            <w:pPr>
              <w:spacing w:after="0" w:line="240" w:lineRule="auto"/>
            </w:pPr>
            <w:r w:rsidRPr="00C465A5">
              <w:t xml:space="preserve">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t xml:space="preserve">      </w:t>
            </w:r>
            <w:r w:rsidRPr="00C465A5">
              <w:rPr>
                <w:b/>
              </w:rPr>
              <w:t xml:space="preserve">Yukarıda, insan modeli üzerinde sindirim sistemi organları gösterilmiştir. Boş kutulara belirtilen </w:t>
            </w:r>
            <w:r w:rsidRPr="00C465A5">
              <w:rPr>
                <w:b/>
                <w:u w:val="single"/>
              </w:rPr>
              <w:t>sindirim organının adınız yazın.</w:t>
            </w:r>
            <w:r w:rsidRPr="00C465A5">
              <w:rPr>
                <w:b/>
              </w:rPr>
              <w:t xml:space="preserve"> ( 14 puan )</w:t>
            </w:r>
          </w:p>
        </w:tc>
      </w:tr>
      <w:tr w:rsidR="008A4D21" w:rsidRPr="00C465A5" w:rsidTr="00C465A5">
        <w:trPr>
          <w:trHeight w:val="2670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2. Aşağıda dişlerimizin görevleriyle ilgili eksik bırakılan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bilgileri uygun kelimelerle tamamlayın. ( 6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Kesici dişlerimiz  besinleri kesmeye ve ……………… yarar.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Köpek dişlerimiz besinleri koparmaya ve ……………………………..   yarar.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Azı dişlerimiz besinleri ezmeye ve ……………………. yarar. 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  <w:vMerge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5594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3. Aşağıda diş sağlığı ile ilgili verilen cümlelere uygun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</w:t>
            </w:r>
            <w:r w:rsidRPr="00C465A5">
              <w:rPr>
                <w:b/>
                <w:u w:val="single"/>
              </w:rPr>
              <w:t xml:space="preserve">  kelimeyi parantezden seçerek, o kelimeyi yuvarlak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</w:t>
            </w:r>
            <w:r w:rsidRPr="00C465A5">
              <w:rPr>
                <w:b/>
                <w:u w:val="single"/>
              </w:rPr>
              <w:t>içine alın.</w:t>
            </w:r>
            <w:r w:rsidRPr="00C465A5">
              <w:rPr>
                <w:b/>
              </w:rPr>
              <w:t xml:space="preserve"> ( 10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Dişlerimizi korumak için çok fazla şekerli besin 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( tüketmeliyiz / tüketmemeliyiz ).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Dişlerimizi kontrol ettirmek için ( sık sık / düzenli aralıklarla ) diş hekimine gitmeliyiz.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Dişlerimizi günde ( bir / üç ) kez fırçalamalıyız.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Dişlerimizi fırçalarken ( çok / az ) miktarda macun kullanmalıyız.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Dişlerimizi yemeklerden ( sonra / önce ) fırçalamalıyız.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5. Aşağıda verilen cümlelerde vücudumuzda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gerçekleşen sindirim olayı açıklanmıştır. Bu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cümlelere uygun </w:t>
            </w:r>
            <w:r w:rsidRPr="00C465A5">
              <w:rPr>
                <w:b/>
                <w:u w:val="single"/>
              </w:rPr>
              <w:t xml:space="preserve">sindirim organının adını yazın.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                                                                           ( 16 puan )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Sindirilen besinlerin kana geçtiği organdır : ……………………………………………………………….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Sindirimin başladığı organdır : ………………………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Besinlerin bulamaç haline geldiği organdır : ………………………………………………………………….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Besinlerin ağızdan yemek borusuna iletilmesini sağlayan yapıdır : …………………………………………..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Kasılıp gevşeyerek içindeki besinleri mideye ileten organdır : ……………………………………………..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Sindirilmeyen besin atıklarının dışarı atıldığı yapıdır : 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Mineral, vitamin ve fazla suyun geri emildiği organdır : ………………………………………………………..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Protein, karbonhidrat ve yağların en küçük parçalarına ayrılıp emildiği organdır : ……………………………………………………………………….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805"/>
        </w:trPr>
        <w:tc>
          <w:tcPr>
            <w:tcW w:w="10597" w:type="dxa"/>
            <w:gridSpan w:val="2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6. Sigaranın içinde 4000’den fazla zararlı madde bulunmaktadır. Bu zararlılardan 2 tanesinin adını aşağıya yazın.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………………………………….........................  ve  ……………………………………………………                                          ( 4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3207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7. Alkol kullanımı ile ilgili verilenlerden doğru kelimeyi 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</w:t>
            </w:r>
            <w:r w:rsidRPr="00C465A5">
              <w:rPr>
                <w:b/>
                <w:u w:val="single"/>
              </w:rPr>
              <w:t>parantezden seçerek yuvarlak içine alın.</w:t>
            </w:r>
            <w:r w:rsidRPr="00C465A5">
              <w:rPr>
                <w:b/>
              </w:rPr>
              <w:t xml:space="preserve">   ( 4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Alkol kullanımı, sağlığı  ( OLUMSUZ / OLUMLU ) yönde etkiler.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Alkol kullanımı aile ekonomisine ( KATKIDA BULUNUR / ZARAR VERİR ).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Alkol kullanımı en çok ( AKCİĞERLERİ / KARACİĞERİ ) etkiler.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Alkol kullanımı, otomobil kullanmayı 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( KOLAYLAŞTIRIR / ZORLAŞTIRIR ) 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11.  Aşağıda verilen durumlara </w:t>
            </w:r>
            <w:r w:rsidRPr="00C465A5">
              <w:rPr>
                <w:b/>
                <w:u w:val="single"/>
              </w:rPr>
              <w:t xml:space="preserve">en uygun vitamin   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    </w:t>
            </w:r>
            <w:r w:rsidRPr="00C465A5">
              <w:rPr>
                <w:b/>
                <w:u w:val="single"/>
              </w:rPr>
              <w:t xml:space="preserve">çeşidini yazın. </w:t>
            </w:r>
            <w:r w:rsidRPr="00C465A5">
              <w:rPr>
                <w:b/>
              </w:rPr>
              <w:t>( A –B –C –D –E- K )   ( 6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  <w:u w:val="single"/>
              </w:rPr>
              <w:t>BERİBERİ HASTALIĞINDAN KORUNMA  :   ………..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  <w:u w:val="single"/>
              </w:rPr>
              <w:t>İSKORBÜT HASTALIĞINDAN KORUNMA :  …………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  <w:u w:val="single"/>
              </w:rPr>
              <w:t>RAŞİTİZM (KEMİK YAPI BOZUKLUĞU) HASTALIĞINDAN KORUNMA : ………….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  <w:u w:val="single"/>
              </w:rPr>
              <w:t>GÖZ VE DERİ SAĞLIĞINI KORUMA : …………. / ………….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  <w:u w:val="single"/>
              </w:rPr>
              <w:t xml:space="preserve">KANIN PIHTILAŞMASININ SAĞLANMASI :  …………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5355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8.  Ali ; 5. Sınıf öğrencisidir. Ali’nin bir gün içindeki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beslenme durumu aşağıda anlatılmıştır. Ali’nin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davranışlarından doğru olanların altına “DOĞRU”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 yazın ; hatalı davranışlarının altına  da, </w:t>
            </w:r>
            <w:r w:rsidRPr="00C465A5">
              <w:rPr>
                <w:b/>
                <w:u w:val="single"/>
              </w:rPr>
              <w:t xml:space="preserve">doğru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 </w:t>
            </w:r>
            <w:r w:rsidRPr="00C465A5">
              <w:rPr>
                <w:b/>
                <w:u w:val="single"/>
              </w:rPr>
              <w:t>davranışın ne olduğunu yazın.</w:t>
            </w:r>
            <w:r w:rsidRPr="00C465A5">
              <w:rPr>
                <w:b/>
              </w:rPr>
              <w:t xml:space="preserve"> ( 7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Ali sabah kahvaltısını yapmadan okula gider.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……………………………………………………………………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Ali okulda ilk teneffüs kantinden aldığı cipsi tüketir.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…………………………………………………………………..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İkinci teneffüs ise arkadaşının verdiği elmayı az suyla yıkar ve yer.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Ali  okuldan eve dönerken annesinin sipariş verdiği pirinci marketten alırken son kullanma tarihine bakar ve öyle satın alır.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………………………………………………………………………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Ali, öğlen yemeğini yemden önce ellerini yıkar.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……………………………………………………………………….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Ali, akşam yemeğini hazırlayan annesinin taze fasulyeleri pişirdiğini görür, onun yerine buzluktaki dondurulmuş fasulyeleri pişirmesini ister………………………………………………………………..</w:t>
            </w: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Ali, gece yatarken o günkü 2.  bardak suyunu içerek yatar………………………………………………….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12.   Ayşe, </w:t>
            </w:r>
            <w:r w:rsidRPr="00C465A5">
              <w:rPr>
                <w:b/>
                <w:u w:val="single"/>
              </w:rPr>
              <w:t xml:space="preserve">besin içeriklerinde hangi maddeler   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  </w:t>
            </w:r>
            <w:r w:rsidRPr="00C465A5">
              <w:rPr>
                <w:b/>
                <w:u w:val="single"/>
              </w:rPr>
              <w:t>bulunduğunu anlamak</w:t>
            </w:r>
            <w:r w:rsidRPr="00C465A5">
              <w:rPr>
                <w:b/>
              </w:rPr>
              <w:t xml:space="preserve"> için bir deney tasarlıyor.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  <w:u w:val="single"/>
              </w:rPr>
            </w:pPr>
            <w:r w:rsidRPr="00C465A5">
              <w:rPr>
                <w:b/>
              </w:rPr>
              <w:t xml:space="preserve">         Ayşe’nin deneyinde eksik kalan kısımları </w:t>
            </w:r>
            <w:r w:rsidRPr="00C465A5">
              <w:rPr>
                <w:b/>
                <w:u w:val="single"/>
              </w:rPr>
              <w:t xml:space="preserve">uygun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t xml:space="preserve">         </w:t>
            </w:r>
            <w:r w:rsidRPr="00C465A5">
              <w:rPr>
                <w:b/>
                <w:u w:val="single"/>
              </w:rPr>
              <w:t>kavramları yazarak tamamlayın.</w:t>
            </w:r>
            <w:r w:rsidRPr="00C465A5">
              <w:rPr>
                <w:b/>
              </w:rPr>
              <w:t xml:space="preserve">  ( 8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Ayşe, patatesi keserek üzerine ………………….  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…………………    damlatıyor ve mavi – mor renk aldığını görüyor. Bunu gören Ayşe, patatesin içinde ………………………….. olduğunu anlıyor.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Ayşe, yumurtaya ……………………     ………………….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Damlatıyor ve sarı renk oluştuğunu görüyor, Ayşe böylece yumurtada bol miktarda ……………………………. olduğunu anlıyor.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Ayşe, son olarak cevizi ………………..  kağıda sürüyor. Kağıdın şeffaflaştığını görüyor. Ayşe böylece cevizde ………………….. olduğunu anlıyor.</w:t>
            </w:r>
          </w:p>
          <w:p w:rsidR="008A4D21" w:rsidRPr="00C465A5" w:rsidRDefault="008A4D21" w:rsidP="00C465A5">
            <w:pPr>
              <w:pStyle w:val="ListParagraph"/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253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9. Besinlerin uzun süre bozulmadan saklayabilmemizi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sağlayan 4  yöntem yazınız. ( 4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  <w:tc>
          <w:tcPr>
            <w:tcW w:w="5299" w:type="dxa"/>
            <w:vMerge w:val="restart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13. “Dengeli ve düzenli beslenme” ifadesini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 </w:t>
            </w:r>
            <w:r w:rsidRPr="00C465A5">
              <w:rPr>
                <w:b/>
                <w:u w:val="single"/>
              </w:rPr>
              <w:t>tanımlayınız</w:t>
            </w:r>
            <w:r w:rsidRPr="00C465A5">
              <w:rPr>
                <w:b/>
              </w:rPr>
              <w:t xml:space="preserve">.  Dengeli bir </w:t>
            </w:r>
            <w:r w:rsidRPr="00C465A5">
              <w:rPr>
                <w:b/>
                <w:u w:val="single"/>
              </w:rPr>
              <w:t>akşam yemeği menüsü</w:t>
            </w:r>
            <w:r w:rsidRPr="00C465A5">
              <w:rPr>
                <w:b/>
              </w:rPr>
              <w:t xml:space="preserve">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 hazırlasaydınız,  hangi gıdaları kullanırdınız </w:t>
            </w:r>
            <w:r w:rsidRPr="00C465A5">
              <w:rPr>
                <w:b/>
                <w:u w:val="single"/>
              </w:rPr>
              <w:t>yazın.</w:t>
            </w:r>
            <w:r w:rsidRPr="00C465A5">
              <w:rPr>
                <w:b/>
              </w:rPr>
              <w:t xml:space="preserve">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( Her gıdanın içindeki </w:t>
            </w:r>
            <w:r w:rsidRPr="00C465A5">
              <w:rPr>
                <w:b/>
                <w:u w:val="single"/>
              </w:rPr>
              <w:t>besin maddesini</w:t>
            </w:r>
            <w:r w:rsidRPr="00C465A5">
              <w:rPr>
                <w:b/>
              </w:rPr>
              <w:t xml:space="preserve"> de gıdanın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  yanına yazın.)  ( 8 puan )</w:t>
            </w:r>
            <w:bookmarkStart w:id="0" w:name="_GoBack"/>
            <w:bookmarkEnd w:id="0"/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  <w:tr w:rsidR="008A4D21" w:rsidRPr="00C465A5" w:rsidTr="00C465A5">
        <w:trPr>
          <w:trHeight w:val="268"/>
        </w:trPr>
        <w:tc>
          <w:tcPr>
            <w:tcW w:w="5298" w:type="dxa"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10.  Aşağıdaki besin maddelerinin </w:t>
            </w:r>
            <w:r w:rsidRPr="00C465A5">
              <w:rPr>
                <w:b/>
                <w:u w:val="single"/>
              </w:rPr>
              <w:t>öncelikli görevlerini</w:t>
            </w:r>
            <w:r w:rsidRPr="00C465A5">
              <w:rPr>
                <w:b/>
              </w:rPr>
              <w:t xml:space="preserve">     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 xml:space="preserve">       yanına yazın. ( 5 puan )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PROTEİNLER : ……………………………………………………………..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KARBONHİDRATLAR : ………………………………………………….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YAĞLAR : …………………………………………………………………….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VİTAMİNLER : ……………………………………………………………..</w:t>
            </w:r>
          </w:p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  <w:r w:rsidRPr="00C465A5">
              <w:rPr>
                <w:b/>
              </w:rPr>
              <w:t>SU : …………………………………………………………………………….</w:t>
            </w:r>
          </w:p>
        </w:tc>
        <w:tc>
          <w:tcPr>
            <w:tcW w:w="5299" w:type="dxa"/>
            <w:vMerge/>
          </w:tcPr>
          <w:p w:rsidR="008A4D21" w:rsidRPr="00C465A5" w:rsidRDefault="008A4D21" w:rsidP="00C465A5">
            <w:pPr>
              <w:spacing w:after="0" w:line="240" w:lineRule="auto"/>
              <w:rPr>
                <w:b/>
              </w:rPr>
            </w:pPr>
          </w:p>
        </w:tc>
      </w:tr>
    </w:tbl>
    <w:p w:rsidR="008A4D21" w:rsidRDefault="008A4D21" w:rsidP="00BF3A47">
      <w:pPr>
        <w:rPr>
          <w:b/>
        </w:rPr>
      </w:pPr>
    </w:p>
    <w:p w:rsidR="008A4D21" w:rsidRPr="00BF3A47" w:rsidRDefault="008A4D21" w:rsidP="00BF3A47">
      <w:pPr>
        <w:rPr>
          <w:b/>
        </w:rPr>
      </w:pPr>
    </w:p>
    <w:p w:rsidR="008A4D21" w:rsidRPr="00BF3A47" w:rsidRDefault="008A4D21" w:rsidP="00BF3A47"/>
    <w:p w:rsidR="008A4D21" w:rsidRPr="00BF3A47" w:rsidRDefault="008A4D21" w:rsidP="00BF3A47"/>
    <w:p w:rsidR="008A4D21" w:rsidRPr="00BF3A47" w:rsidRDefault="008A4D21" w:rsidP="00BF3A47"/>
    <w:p w:rsidR="008A4D21" w:rsidRPr="00BF3A47" w:rsidRDefault="008A4D21" w:rsidP="00BF3A47"/>
    <w:p w:rsidR="008A4D21" w:rsidRPr="00BF3A47" w:rsidRDefault="008A4D21" w:rsidP="00BF3A47"/>
    <w:p w:rsidR="008A4D21" w:rsidRDefault="008A4D21" w:rsidP="00BF3A47"/>
    <w:p w:rsidR="008A4D21" w:rsidRPr="00BF3A47" w:rsidRDefault="008A4D21" w:rsidP="00BF3A47">
      <w:pPr>
        <w:jc w:val="center"/>
      </w:pPr>
    </w:p>
    <w:sectPr w:rsidR="008A4D21" w:rsidRPr="00BF3A47" w:rsidSect="006A358E">
      <w:pgSz w:w="11906" w:h="16838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D21" w:rsidRDefault="008A4D21" w:rsidP="00BF3A47">
      <w:pPr>
        <w:spacing w:after="0" w:line="240" w:lineRule="auto"/>
      </w:pPr>
      <w:r>
        <w:separator/>
      </w:r>
    </w:p>
  </w:endnote>
  <w:endnote w:type="continuationSeparator" w:id="0">
    <w:p w:rsidR="008A4D21" w:rsidRDefault="008A4D21" w:rsidP="00BF3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D21" w:rsidRDefault="008A4D21" w:rsidP="00BF3A47">
      <w:pPr>
        <w:spacing w:after="0" w:line="240" w:lineRule="auto"/>
      </w:pPr>
      <w:r>
        <w:separator/>
      </w:r>
    </w:p>
  </w:footnote>
  <w:footnote w:type="continuationSeparator" w:id="0">
    <w:p w:rsidR="008A4D21" w:rsidRDefault="008A4D21" w:rsidP="00BF3A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>
    <w:nsid w:val="0CC63CA5"/>
    <w:multiLevelType w:val="hybridMultilevel"/>
    <w:tmpl w:val="754C7E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5307A"/>
    <w:multiLevelType w:val="hybridMultilevel"/>
    <w:tmpl w:val="E42C00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03FCC"/>
    <w:multiLevelType w:val="hybridMultilevel"/>
    <w:tmpl w:val="7B98E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A29E7"/>
    <w:multiLevelType w:val="hybridMultilevel"/>
    <w:tmpl w:val="5C4EB0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C2478"/>
    <w:multiLevelType w:val="hybridMultilevel"/>
    <w:tmpl w:val="DD50F28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2B5190"/>
    <w:multiLevelType w:val="hybridMultilevel"/>
    <w:tmpl w:val="9A7ACB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B17B8"/>
    <w:multiLevelType w:val="hybridMultilevel"/>
    <w:tmpl w:val="D3ECBA8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DD7301"/>
    <w:multiLevelType w:val="hybridMultilevel"/>
    <w:tmpl w:val="652CAD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3A47"/>
    <w:rsid w:val="00045260"/>
    <w:rsid w:val="00075CFE"/>
    <w:rsid w:val="000F34A5"/>
    <w:rsid w:val="001647E8"/>
    <w:rsid w:val="001D513F"/>
    <w:rsid w:val="002C2078"/>
    <w:rsid w:val="002C5131"/>
    <w:rsid w:val="003E46C5"/>
    <w:rsid w:val="00460307"/>
    <w:rsid w:val="004A7FBF"/>
    <w:rsid w:val="005146E5"/>
    <w:rsid w:val="005368A1"/>
    <w:rsid w:val="0059737A"/>
    <w:rsid w:val="005F426D"/>
    <w:rsid w:val="00632243"/>
    <w:rsid w:val="00664899"/>
    <w:rsid w:val="006A0F32"/>
    <w:rsid w:val="006A358E"/>
    <w:rsid w:val="006D6590"/>
    <w:rsid w:val="0071628E"/>
    <w:rsid w:val="00723CBC"/>
    <w:rsid w:val="007D3080"/>
    <w:rsid w:val="00864B6D"/>
    <w:rsid w:val="008A1E22"/>
    <w:rsid w:val="008A4D21"/>
    <w:rsid w:val="008F29EA"/>
    <w:rsid w:val="009113C6"/>
    <w:rsid w:val="0093284E"/>
    <w:rsid w:val="00971894"/>
    <w:rsid w:val="009B4CB8"/>
    <w:rsid w:val="00AC6306"/>
    <w:rsid w:val="00B634D3"/>
    <w:rsid w:val="00BF3A47"/>
    <w:rsid w:val="00C465A5"/>
    <w:rsid w:val="00C77A79"/>
    <w:rsid w:val="00CD23EE"/>
    <w:rsid w:val="00D42E52"/>
    <w:rsid w:val="00DF4CBD"/>
    <w:rsid w:val="00E00172"/>
    <w:rsid w:val="00E91EEE"/>
    <w:rsid w:val="00F12AC3"/>
    <w:rsid w:val="00F20ED1"/>
    <w:rsid w:val="00FA4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A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F3A4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F3A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F3A47"/>
    <w:rPr>
      <w:rFonts w:cs="Times New Roman"/>
    </w:rPr>
  </w:style>
  <w:style w:type="table" w:styleId="TableGrid">
    <w:name w:val="Table Grid"/>
    <w:basedOn w:val="TableNormal"/>
    <w:uiPriority w:val="99"/>
    <w:rsid w:val="00BF3A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F3A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837</Words>
  <Characters>4771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 obalı</dc:creator>
  <cp:keywords/>
  <dc:description/>
  <cp:lastModifiedBy>fatih</cp:lastModifiedBy>
  <cp:revision>26</cp:revision>
  <dcterms:created xsi:type="dcterms:W3CDTF">2014-10-29T10:09:00Z</dcterms:created>
  <dcterms:modified xsi:type="dcterms:W3CDTF">2014-10-30T11:48:00Z</dcterms:modified>
</cp:coreProperties>
</file>